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44EC1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1C2F6D">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D51800">
        <w:rPr>
          <w:b/>
          <w:noProof/>
          <w:sz w:val="24"/>
        </w:rPr>
        <w:t>208</w:t>
      </w:r>
    </w:p>
    <w:p w14:paraId="20A98A74" w14:textId="77777777" w:rsidR="001C2F6D" w:rsidRDefault="001C2F6D" w:rsidP="001C2F6D">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3974B5"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B9710E">
              <w:rPr>
                <w:b/>
                <w:noProof/>
                <w:sz w:val="28"/>
              </w:rPr>
              <w:t>3.3</w:t>
            </w:r>
            <w:r w:rsidR="00897EA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54054" w:rsidR="001E41F3" w:rsidRPr="00410371" w:rsidRDefault="003974B5"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D51800">
              <w:rPr>
                <w:b/>
                <w:noProof/>
                <w:sz w:val="28"/>
              </w:rPr>
              <w:t>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3974B5"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5D6BC" w:rsidR="001E41F3" w:rsidRPr="00410371" w:rsidRDefault="003974B5">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BF4CC4">
              <w:rPr>
                <w:b/>
                <w:noProof/>
                <w:sz w:val="28"/>
              </w:rPr>
              <w:t>2</w:t>
            </w:r>
            <w:r w:rsidR="005D0B8B">
              <w:rPr>
                <w:b/>
                <w:noProof/>
                <w:sz w:val="28"/>
              </w:rPr>
              <w:t>.</w:t>
            </w:r>
            <w:r w:rsidR="00BF4CC4">
              <w:rPr>
                <w:b/>
                <w:noProof/>
                <w:sz w:val="28"/>
              </w:rPr>
              <w:t>12</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3974B5">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FA632" w:rsidR="001E41F3" w:rsidRDefault="00681198">
            <w:pPr>
              <w:pStyle w:val="CRCoverPage"/>
              <w:spacing w:after="0"/>
              <w:ind w:left="100"/>
              <w:rPr>
                <w:noProof/>
              </w:rPr>
            </w:pPr>
            <w:r w:rsidRPr="00FA5164">
              <w:rPr>
                <w:noProof/>
              </w:rPr>
              <w:t>eMEDIASEC-CT</w:t>
            </w:r>
            <w:r>
              <w:rPr>
                <w:noProof/>
              </w:rPr>
              <w:t>,</w:t>
            </w:r>
            <w:r>
              <w:t xml:space="preserve"> </w:t>
            </w:r>
            <w:r w:rsidR="003974B5">
              <w:fldChar w:fldCharType="begin"/>
            </w:r>
            <w:r w:rsidR="003974B5">
              <w:instrText xml:space="preserve"> DOCPROPERTY  RelatedWis  \* MERGEFORMAT </w:instrText>
            </w:r>
            <w:r w:rsidR="003974B5">
              <w:fldChar w:fldCharType="separate"/>
            </w:r>
            <w:r w:rsidR="00B9710E">
              <w:rPr>
                <w:rFonts w:hint="eastAsia"/>
                <w:noProof/>
                <w:lang w:eastAsia="zh-CN"/>
              </w:rPr>
              <w:t>TEI</w:t>
            </w:r>
            <w:r w:rsidR="003974B5">
              <w:rPr>
                <w:noProof/>
                <w:lang w:eastAsia="zh-CN"/>
              </w:rPr>
              <w:fldChar w:fldCharType="end"/>
            </w:r>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3974B5">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4D403" w:rsidR="001E41F3" w:rsidRDefault="00A90BF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F2762" w:rsidR="001E41F3" w:rsidRDefault="003974B5">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681198">
              <w:rPr>
                <w:i/>
                <w:noProof/>
                <w:sz w:val="18"/>
              </w:rPr>
              <w:t>2</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7B13F48E"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681198">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2A79E343"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702120">
              <w:rPr>
                <w:lang w:eastAsia="zh-CN"/>
              </w:rPr>
              <w:t>. RFC 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4F7FD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0FA2E"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7B7D441D"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40,</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AC498" w14:textId="77777777" w:rsidR="003974B5" w:rsidRDefault="003974B5">
      <w:r>
        <w:separator/>
      </w:r>
    </w:p>
  </w:endnote>
  <w:endnote w:type="continuationSeparator" w:id="0">
    <w:p w14:paraId="7CB24ABF" w14:textId="77777777" w:rsidR="003974B5" w:rsidRDefault="0039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57653" w14:textId="77777777" w:rsidR="003974B5" w:rsidRDefault="003974B5">
      <w:r>
        <w:separator/>
      </w:r>
    </w:p>
  </w:footnote>
  <w:footnote w:type="continuationSeparator" w:id="0">
    <w:p w14:paraId="72F52AF2" w14:textId="77777777" w:rsidR="003974B5" w:rsidRDefault="00397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2F6D"/>
    <w:rsid w:val="001C3DDA"/>
    <w:rsid w:val="001E0184"/>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90DAB"/>
    <w:rsid w:val="003974B5"/>
    <w:rsid w:val="003B7940"/>
    <w:rsid w:val="003C6963"/>
    <w:rsid w:val="003E1A36"/>
    <w:rsid w:val="003F4327"/>
    <w:rsid w:val="00410371"/>
    <w:rsid w:val="004242F1"/>
    <w:rsid w:val="00425379"/>
    <w:rsid w:val="004325F2"/>
    <w:rsid w:val="004476F7"/>
    <w:rsid w:val="004717DC"/>
    <w:rsid w:val="004841F2"/>
    <w:rsid w:val="004B75B7"/>
    <w:rsid w:val="004C2CAF"/>
    <w:rsid w:val="004C387C"/>
    <w:rsid w:val="004D0792"/>
    <w:rsid w:val="004F7FDC"/>
    <w:rsid w:val="00503429"/>
    <w:rsid w:val="0050619D"/>
    <w:rsid w:val="00511EE6"/>
    <w:rsid w:val="005141D9"/>
    <w:rsid w:val="0051580D"/>
    <w:rsid w:val="005327E7"/>
    <w:rsid w:val="00547111"/>
    <w:rsid w:val="00561BB0"/>
    <w:rsid w:val="0059151F"/>
    <w:rsid w:val="00592956"/>
    <w:rsid w:val="00592D74"/>
    <w:rsid w:val="00595555"/>
    <w:rsid w:val="005D0B8B"/>
    <w:rsid w:val="005D6079"/>
    <w:rsid w:val="005E2C44"/>
    <w:rsid w:val="00621188"/>
    <w:rsid w:val="006257ED"/>
    <w:rsid w:val="00635A9F"/>
    <w:rsid w:val="00650658"/>
    <w:rsid w:val="00653DE4"/>
    <w:rsid w:val="00665C47"/>
    <w:rsid w:val="00681198"/>
    <w:rsid w:val="0069539A"/>
    <w:rsid w:val="00695808"/>
    <w:rsid w:val="006B46FB"/>
    <w:rsid w:val="006C0C85"/>
    <w:rsid w:val="006D2E0F"/>
    <w:rsid w:val="006D67ED"/>
    <w:rsid w:val="006E21FB"/>
    <w:rsid w:val="006E6D7D"/>
    <w:rsid w:val="006F4128"/>
    <w:rsid w:val="00702120"/>
    <w:rsid w:val="00703CA2"/>
    <w:rsid w:val="00703CB0"/>
    <w:rsid w:val="007251F2"/>
    <w:rsid w:val="00740032"/>
    <w:rsid w:val="007747AD"/>
    <w:rsid w:val="0078067A"/>
    <w:rsid w:val="00792342"/>
    <w:rsid w:val="007977A8"/>
    <w:rsid w:val="007B512A"/>
    <w:rsid w:val="007C2097"/>
    <w:rsid w:val="007C3E38"/>
    <w:rsid w:val="007D6A07"/>
    <w:rsid w:val="007F7259"/>
    <w:rsid w:val="008030AC"/>
    <w:rsid w:val="008040A8"/>
    <w:rsid w:val="00820316"/>
    <w:rsid w:val="008279FA"/>
    <w:rsid w:val="008626E7"/>
    <w:rsid w:val="00870EE7"/>
    <w:rsid w:val="00875084"/>
    <w:rsid w:val="008863B9"/>
    <w:rsid w:val="00886919"/>
    <w:rsid w:val="00897EAF"/>
    <w:rsid w:val="008A45A6"/>
    <w:rsid w:val="008C204C"/>
    <w:rsid w:val="008D3CCC"/>
    <w:rsid w:val="008F0D10"/>
    <w:rsid w:val="008F3789"/>
    <w:rsid w:val="008F686C"/>
    <w:rsid w:val="009148DE"/>
    <w:rsid w:val="009342E0"/>
    <w:rsid w:val="00940DD4"/>
    <w:rsid w:val="00941E30"/>
    <w:rsid w:val="00956887"/>
    <w:rsid w:val="00964D91"/>
    <w:rsid w:val="009777D9"/>
    <w:rsid w:val="00991B88"/>
    <w:rsid w:val="009A5753"/>
    <w:rsid w:val="009A579D"/>
    <w:rsid w:val="009A7B51"/>
    <w:rsid w:val="009C579D"/>
    <w:rsid w:val="009D7FEB"/>
    <w:rsid w:val="009E3297"/>
    <w:rsid w:val="009F734F"/>
    <w:rsid w:val="00A062A9"/>
    <w:rsid w:val="00A103BB"/>
    <w:rsid w:val="00A14514"/>
    <w:rsid w:val="00A246B6"/>
    <w:rsid w:val="00A4169F"/>
    <w:rsid w:val="00A47E70"/>
    <w:rsid w:val="00A50CF0"/>
    <w:rsid w:val="00A679CD"/>
    <w:rsid w:val="00A7671C"/>
    <w:rsid w:val="00A8008C"/>
    <w:rsid w:val="00A90BFE"/>
    <w:rsid w:val="00AA2CBC"/>
    <w:rsid w:val="00AC5820"/>
    <w:rsid w:val="00AD1CD8"/>
    <w:rsid w:val="00AE0484"/>
    <w:rsid w:val="00AE5023"/>
    <w:rsid w:val="00B258BB"/>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66BA2"/>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4991"/>
    <w:rsid w:val="00D25107"/>
    <w:rsid w:val="00D26190"/>
    <w:rsid w:val="00D4372C"/>
    <w:rsid w:val="00D50255"/>
    <w:rsid w:val="00D51800"/>
    <w:rsid w:val="00D66520"/>
    <w:rsid w:val="00D81187"/>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3A1F-D29B-4271-8512-F8564901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155</cp:revision>
  <cp:lastPrinted>1899-12-31T23:00:00Z</cp:lastPrinted>
  <dcterms:created xsi:type="dcterms:W3CDTF">2024-04-26T08:07:00Z</dcterms:created>
  <dcterms:modified xsi:type="dcterms:W3CDTF">2024-08-09T01:27:00Z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